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DFEB5F" w14:textId="77777777" w:rsidR="00E32CFF" w:rsidRDefault="00E32CFF" w:rsidP="00E32CFF">
      <w:pPr>
        <w:pStyle w:val="Tittel"/>
        <w:rPr>
          <w:sz w:val="56"/>
          <w:szCs w:val="56"/>
        </w:rPr>
      </w:pPr>
      <w:bookmarkStart w:id="0" w:name="_Hlk213849420"/>
    </w:p>
    <w:p w14:paraId="5E55677D" w14:textId="77777777" w:rsidR="00E32CFF" w:rsidRDefault="00E32CFF" w:rsidP="00E32CFF"/>
    <w:p w14:paraId="0D70074C" w14:textId="77777777" w:rsidR="00E32CFF" w:rsidRDefault="00E32CFF" w:rsidP="00E32CFF"/>
    <w:p w14:paraId="1DD49CC5" w14:textId="77777777" w:rsidR="00E32CFF" w:rsidRDefault="00E32CFF" w:rsidP="00E32CFF"/>
    <w:p w14:paraId="008EE0DA" w14:textId="77777777" w:rsidR="00E32CFF" w:rsidRDefault="00E32CFF" w:rsidP="00E32CFF"/>
    <w:p w14:paraId="0454AFEA" w14:textId="77777777" w:rsidR="00E32CFF" w:rsidRDefault="00E32CFF" w:rsidP="00E32CFF"/>
    <w:p w14:paraId="3FED57A3" w14:textId="77777777" w:rsidR="00E32CFF" w:rsidRPr="00E32CFF" w:rsidRDefault="00E32CFF" w:rsidP="00E32CFF"/>
    <w:p w14:paraId="0F47CCF6" w14:textId="52CD709B" w:rsidR="00E32CFF" w:rsidRPr="002C0D07" w:rsidRDefault="008408DE" w:rsidP="004F2708">
      <w:pPr>
        <w:spacing w:after="0"/>
        <w:jc w:val="center"/>
        <w:rPr>
          <w:rFonts w:ascii="Arial Bold" w:hAnsi="Arial Bold" w:cs="Biryani Black"/>
          <w:color w:val="4D4B54" w:themeColor="accent4"/>
          <w:sz w:val="80"/>
          <w:szCs w:val="80"/>
        </w:rPr>
      </w:pPr>
      <w:r w:rsidRPr="002C0D07">
        <w:rPr>
          <w:rFonts w:ascii="Arial Bold" w:hAnsi="Arial Bold" w:cs="Biryani Black"/>
          <w:color w:val="4D4B54" w:themeColor="accent4"/>
          <w:sz w:val="80"/>
          <w:szCs w:val="80"/>
        </w:rPr>
        <w:t>Rammeavtale fyringsolje</w:t>
      </w:r>
    </w:p>
    <w:p w14:paraId="508EAB32" w14:textId="58C25FAC" w:rsidR="00E32CFF" w:rsidRPr="002C0D07" w:rsidRDefault="00D9739A" w:rsidP="00E32CFF">
      <w:pPr>
        <w:jc w:val="center"/>
        <w:rPr>
          <w:rFonts w:ascii="Arial Bold" w:hAnsi="Arial Bold"/>
          <w:sz w:val="18"/>
          <w:szCs w:val="18"/>
        </w:rPr>
      </w:pPr>
      <w:bookmarkStart w:id="1" w:name="_Hlk213849431"/>
      <w:bookmarkEnd w:id="0"/>
      <w:r w:rsidRPr="002C0D07">
        <w:rPr>
          <w:rFonts w:ascii="Arial Bold" w:hAnsi="Arial Bold"/>
          <w:sz w:val="40"/>
          <w:szCs w:val="40"/>
        </w:rPr>
        <w:t xml:space="preserve">Avtale om kjøp av </w:t>
      </w:r>
      <w:r w:rsidR="004F2708" w:rsidRPr="002C0D07">
        <w:rPr>
          <w:rFonts w:ascii="Arial Bold" w:hAnsi="Arial Bold"/>
          <w:sz w:val="40"/>
          <w:szCs w:val="40"/>
        </w:rPr>
        <w:br/>
      </w:r>
      <w:r w:rsidR="008408DE" w:rsidRPr="002C0D07">
        <w:rPr>
          <w:rFonts w:ascii="Arial Bold" w:hAnsi="Arial Bold"/>
          <w:sz w:val="36"/>
          <w:szCs w:val="36"/>
        </w:rPr>
        <w:t>fyringsolje</w:t>
      </w:r>
    </w:p>
    <w:bookmarkEnd w:id="1"/>
    <w:p w14:paraId="0C4A6EFD" w14:textId="77777777" w:rsidR="00E32CFF" w:rsidRDefault="00E32CFF" w:rsidP="00E32CFF"/>
    <w:p w14:paraId="1E90A0E0" w14:textId="77777777" w:rsidR="00E32CFF" w:rsidRDefault="00E32CFF" w:rsidP="00E32CFF"/>
    <w:p w14:paraId="2D78775C" w14:textId="77777777" w:rsidR="0090708A" w:rsidRDefault="00D9739A">
      <w:pPr>
        <w:jc w:val="left"/>
        <w:rPr>
          <w:rFonts w:ascii="Open Sans ExtraBold" w:eastAsiaTheme="majorEastAsia" w:hAnsi="Open Sans ExtraBold" w:cstheme="majorBidi"/>
          <w:color w:val="4D4B54" w:themeColor="accent4"/>
          <w:lang w:eastAsia="nb-NO"/>
        </w:rPr>
      </w:pPr>
      <w:r>
        <w:br w:type="page"/>
      </w:r>
    </w:p>
    <w:p w14:paraId="0187D0EE" w14:textId="4300A022" w:rsidR="009E441E" w:rsidRPr="009E441E" w:rsidRDefault="00D9739A" w:rsidP="009E441E">
      <w:pPr>
        <w:pStyle w:val="Overskrift2"/>
        <w:spacing w:before="0" w:after="80"/>
        <w:ind w:left="576" w:hanging="576"/>
        <w:rPr>
          <w:color w:val="D74E4E" w:themeColor="text2"/>
          <w:sz w:val="20"/>
          <w:szCs w:val="20"/>
        </w:rPr>
      </w:pPr>
      <w:r w:rsidRPr="00FC6BA3">
        <w:rPr>
          <w:sz w:val="20"/>
          <w:szCs w:val="20"/>
        </w:rPr>
        <w:lastRenderedPageBreak/>
        <w:t>Avtale om kjøp av</w:t>
      </w:r>
      <w:r w:rsidR="0090708A">
        <w:rPr>
          <w:sz w:val="20"/>
          <w:szCs w:val="20"/>
        </w:rPr>
        <w:t>:</w:t>
      </w:r>
      <w:r w:rsidR="00120B17">
        <w:rPr>
          <w:sz w:val="20"/>
          <w:szCs w:val="20"/>
        </w:rPr>
        <w:t xml:space="preserve"> fyringsolje</w:t>
      </w:r>
    </w:p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3624"/>
        <w:gridCol w:w="906"/>
        <w:gridCol w:w="907"/>
        <w:gridCol w:w="3625"/>
      </w:tblGrid>
      <w:tr w:rsidR="00857516" w14:paraId="4EA0E5F1" w14:textId="77777777" w:rsidTr="00523B99">
        <w:tc>
          <w:tcPr>
            <w:tcW w:w="9060" w:type="dxa"/>
            <w:gridSpan w:val="4"/>
            <w:tcBorders>
              <w:top w:val="nil"/>
              <w:left w:val="nil"/>
              <w:bottom w:val="single" w:sz="4" w:space="0" w:color="BFBFBF"/>
              <w:right w:val="nil"/>
            </w:tcBorders>
          </w:tcPr>
          <w:p w14:paraId="5266D908" w14:textId="77777777" w:rsidR="009E441E" w:rsidRPr="001867C5" w:rsidRDefault="00D9739A" w:rsidP="002045BC">
            <w:pPr>
              <w:pStyle w:val="Overskrift4"/>
              <w:ind w:left="864" w:hanging="864"/>
            </w:pPr>
            <w:r w:rsidRPr="0090708A">
              <w:t>Kunde</w:t>
            </w:r>
            <w:r w:rsidR="0090708A" w:rsidRPr="0090708A">
              <w:t>n</w:t>
            </w:r>
            <w:r w:rsidRPr="003C032D">
              <w:rPr>
                <w:color w:val="D74E4E" w:themeColor="accent1"/>
              </w:rPr>
              <w:t xml:space="preserve"> </w:t>
            </w:r>
          </w:p>
        </w:tc>
      </w:tr>
      <w:tr w:rsidR="00857516" w14:paraId="34E2B0F5" w14:textId="77777777" w:rsidTr="00523B99">
        <w:tc>
          <w:tcPr>
            <w:tcW w:w="5436" w:type="dxa"/>
            <w:gridSpan w:val="3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0DA23249" w14:textId="77777777" w:rsidR="009E441E" w:rsidRPr="001867C5" w:rsidRDefault="00D9739A" w:rsidP="00523B99">
            <w:pPr>
              <w:spacing w:after="120"/>
            </w:pPr>
            <w:r w:rsidRPr="001867C5">
              <w:t>Navn</w:t>
            </w:r>
            <w:r>
              <w:t xml:space="preserve">: </w:t>
            </w:r>
          </w:p>
        </w:tc>
        <w:tc>
          <w:tcPr>
            <w:tcW w:w="36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226FC4EE" w14:textId="77777777" w:rsidR="009E441E" w:rsidRPr="00D8380A" w:rsidRDefault="00D9739A" w:rsidP="00523B99">
            <w:pPr>
              <w:spacing w:after="120"/>
            </w:pPr>
            <w:r w:rsidRPr="00D8380A">
              <w:t>Organisasjonsnummer</w:t>
            </w:r>
            <w:r>
              <w:t>:</w:t>
            </w:r>
          </w:p>
        </w:tc>
      </w:tr>
      <w:tr w:rsidR="00857516" w14:paraId="3ED7494F" w14:textId="77777777" w:rsidTr="00523B99">
        <w:tc>
          <w:tcPr>
            <w:tcW w:w="5436" w:type="dxa"/>
            <w:gridSpan w:val="3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7AB8051" w14:textId="3A647B34" w:rsidR="009E441E" w:rsidRPr="00D8380A" w:rsidRDefault="005135AD" w:rsidP="00523B99">
            <w:pPr>
              <w:spacing w:after="120"/>
            </w:pPr>
            <w:r>
              <w:t>Oslofjord Varme AS</w:t>
            </w:r>
          </w:p>
        </w:tc>
        <w:tc>
          <w:tcPr>
            <w:tcW w:w="36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966910D" w14:textId="76D23C37" w:rsidR="009E441E" w:rsidRPr="00D8380A" w:rsidRDefault="003553C4" w:rsidP="00523B99">
            <w:pPr>
              <w:spacing w:after="120"/>
            </w:pPr>
            <w:r w:rsidRPr="003553C4">
              <w:t>979</w:t>
            </w:r>
            <w:r w:rsidR="000C2A35">
              <w:t> </w:t>
            </w:r>
            <w:r w:rsidRPr="003553C4">
              <w:t>994</w:t>
            </w:r>
            <w:r w:rsidR="000C2A35">
              <w:t xml:space="preserve"> </w:t>
            </w:r>
            <w:r w:rsidRPr="003553C4">
              <w:t>265</w:t>
            </w:r>
          </w:p>
        </w:tc>
      </w:tr>
      <w:tr w:rsidR="00857516" w14:paraId="6D89B3A0" w14:textId="77777777" w:rsidTr="00523B99">
        <w:tc>
          <w:tcPr>
            <w:tcW w:w="362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64242E45" w14:textId="77777777" w:rsidR="009E441E" w:rsidRPr="00D8380A" w:rsidRDefault="00D9739A" w:rsidP="00523B99">
            <w:pPr>
              <w:spacing w:after="120"/>
            </w:pPr>
            <w:r w:rsidRPr="00D8380A">
              <w:t>Adresse</w:t>
            </w:r>
            <w:r>
              <w:t>:</w:t>
            </w:r>
          </w:p>
        </w:tc>
        <w:tc>
          <w:tcPr>
            <w:tcW w:w="181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5B0FED59" w14:textId="77777777" w:rsidR="009E441E" w:rsidRPr="00D8380A" w:rsidRDefault="00D9739A" w:rsidP="00523B99">
            <w:pPr>
              <w:spacing w:after="120"/>
            </w:pPr>
            <w:r w:rsidRPr="00D8380A">
              <w:t>Postnummer</w:t>
            </w:r>
            <w:r>
              <w:t>:</w:t>
            </w:r>
          </w:p>
        </w:tc>
        <w:tc>
          <w:tcPr>
            <w:tcW w:w="36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0D1158D6" w14:textId="77777777" w:rsidR="009E441E" w:rsidRPr="00D8380A" w:rsidRDefault="00D9739A" w:rsidP="00523B99">
            <w:pPr>
              <w:spacing w:after="120"/>
            </w:pPr>
            <w:r w:rsidRPr="00D8380A">
              <w:t>Poststed</w:t>
            </w:r>
            <w:r>
              <w:t>:</w:t>
            </w:r>
          </w:p>
        </w:tc>
      </w:tr>
      <w:tr w:rsidR="00857516" w14:paraId="080A75F8" w14:textId="77777777" w:rsidTr="00523B99">
        <w:tc>
          <w:tcPr>
            <w:tcW w:w="362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6BCEF91" w14:textId="3451F366" w:rsidR="009E441E" w:rsidRPr="00D8380A" w:rsidRDefault="00385602" w:rsidP="00523B99">
            <w:pPr>
              <w:spacing w:after="120"/>
            </w:pPr>
            <w:r>
              <w:t>Brynsveien 2</w:t>
            </w:r>
          </w:p>
        </w:tc>
        <w:tc>
          <w:tcPr>
            <w:tcW w:w="181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93F83FD" w14:textId="6E5746E1" w:rsidR="009E441E" w:rsidRPr="00D8380A" w:rsidRDefault="00385602" w:rsidP="00523B99">
            <w:pPr>
              <w:spacing w:after="120"/>
            </w:pPr>
            <w:r>
              <w:t>1338</w:t>
            </w:r>
          </w:p>
        </w:tc>
        <w:tc>
          <w:tcPr>
            <w:tcW w:w="36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4B7537C" w14:textId="528D06DB" w:rsidR="009E441E" w:rsidRPr="00D8380A" w:rsidRDefault="00385602" w:rsidP="00523B99">
            <w:pPr>
              <w:spacing w:after="120"/>
            </w:pPr>
            <w:r>
              <w:t>Sandvika</w:t>
            </w:r>
          </w:p>
        </w:tc>
      </w:tr>
      <w:tr w:rsidR="00857516" w14:paraId="38FD9DAF" w14:textId="77777777" w:rsidTr="00523B99">
        <w:tc>
          <w:tcPr>
            <w:tcW w:w="9060" w:type="dxa"/>
            <w:gridSpan w:val="4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145C6E3C" w14:textId="77777777" w:rsidR="009E441E" w:rsidRPr="00D8380A" w:rsidRDefault="00D9739A" w:rsidP="00523B99">
            <w:pPr>
              <w:spacing w:after="120"/>
            </w:pPr>
            <w:r w:rsidRPr="0090708A">
              <w:t xml:space="preserve">Kundens </w:t>
            </w:r>
            <w:r w:rsidR="00B60C81" w:rsidRPr="0090708A">
              <w:t>kontaktperson</w:t>
            </w:r>
            <w:r w:rsidR="00B60C81">
              <w:t>:</w:t>
            </w:r>
          </w:p>
        </w:tc>
      </w:tr>
      <w:tr w:rsidR="00857516" w14:paraId="61809ED4" w14:textId="77777777" w:rsidTr="00523B99">
        <w:tc>
          <w:tcPr>
            <w:tcW w:w="9060" w:type="dxa"/>
            <w:gridSpan w:val="4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4970AA7" w14:textId="057E226E" w:rsidR="009E441E" w:rsidRPr="00D8380A" w:rsidRDefault="009E441E" w:rsidP="00523B99">
            <w:pPr>
              <w:spacing w:after="120"/>
            </w:pPr>
          </w:p>
        </w:tc>
      </w:tr>
      <w:tr w:rsidR="00857516" w14:paraId="19C02EAE" w14:textId="77777777" w:rsidTr="00523B99">
        <w:tc>
          <w:tcPr>
            <w:tcW w:w="452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1E5A1617" w14:textId="77777777" w:rsidR="009E441E" w:rsidRPr="00D8380A" w:rsidRDefault="00D9739A" w:rsidP="00523B99">
            <w:pPr>
              <w:spacing w:after="120"/>
            </w:pPr>
            <w:r w:rsidRPr="00D8380A">
              <w:t>Kontaktpersonens e-postadresse</w:t>
            </w:r>
            <w:r>
              <w:t>:</w:t>
            </w:r>
          </w:p>
        </w:tc>
        <w:tc>
          <w:tcPr>
            <w:tcW w:w="4531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010E397D" w14:textId="77777777" w:rsidR="009E441E" w:rsidRPr="00D8380A" w:rsidRDefault="00D9739A" w:rsidP="00523B99">
            <w:pPr>
              <w:spacing w:after="120"/>
            </w:pPr>
            <w:r w:rsidRPr="00D8380A">
              <w:t>Kontaktpersonens telefonnummer</w:t>
            </w:r>
            <w:r>
              <w:t>:</w:t>
            </w:r>
          </w:p>
        </w:tc>
      </w:tr>
      <w:tr w:rsidR="00857516" w14:paraId="07B6A07F" w14:textId="77777777" w:rsidTr="00523B99">
        <w:tc>
          <w:tcPr>
            <w:tcW w:w="452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CCB7A83" w14:textId="384325D7" w:rsidR="009E441E" w:rsidRPr="00D8380A" w:rsidRDefault="009E441E" w:rsidP="00523B99">
            <w:pPr>
              <w:spacing w:after="120"/>
            </w:pPr>
          </w:p>
        </w:tc>
        <w:tc>
          <w:tcPr>
            <w:tcW w:w="4531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527ECDD" w14:textId="0FF1547E" w:rsidR="009E441E" w:rsidRPr="00D8380A" w:rsidRDefault="009E441E" w:rsidP="00523B99">
            <w:pPr>
              <w:spacing w:after="120"/>
            </w:pPr>
          </w:p>
        </w:tc>
      </w:tr>
      <w:tr w:rsidR="00857516" w14:paraId="6F133AA4" w14:textId="77777777" w:rsidTr="00523B99">
        <w:tc>
          <w:tcPr>
            <w:tcW w:w="9062" w:type="dxa"/>
            <w:gridSpan w:val="4"/>
            <w:tcBorders>
              <w:top w:val="nil"/>
              <w:left w:val="nil"/>
              <w:bottom w:val="single" w:sz="4" w:space="0" w:color="BFBFBF"/>
              <w:right w:val="nil"/>
            </w:tcBorders>
          </w:tcPr>
          <w:p w14:paraId="0437E32F" w14:textId="77777777" w:rsidR="00523B99" w:rsidRPr="00D8380A" w:rsidRDefault="00D9739A" w:rsidP="002045BC">
            <w:pPr>
              <w:pStyle w:val="Overskrift4"/>
              <w:ind w:left="864" w:hanging="864"/>
            </w:pPr>
            <w:r w:rsidRPr="00D8380A">
              <w:t>Leverandør</w:t>
            </w:r>
            <w:r w:rsidR="0090708A">
              <w:t>en</w:t>
            </w:r>
          </w:p>
        </w:tc>
      </w:tr>
      <w:tr w:rsidR="00857516" w14:paraId="22E57CE3" w14:textId="77777777" w:rsidTr="00523B99">
        <w:tc>
          <w:tcPr>
            <w:tcW w:w="5437" w:type="dxa"/>
            <w:gridSpan w:val="3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4FBDAB1A" w14:textId="77777777" w:rsidR="00523B99" w:rsidRPr="00D8380A" w:rsidRDefault="00D9739A" w:rsidP="00523B99">
            <w:pPr>
              <w:spacing w:after="120"/>
            </w:pPr>
            <w:r w:rsidRPr="00D8380A">
              <w:t>Navn</w:t>
            </w:r>
            <w:r>
              <w:t>:</w:t>
            </w:r>
          </w:p>
        </w:tc>
        <w:tc>
          <w:tcPr>
            <w:tcW w:w="3625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3A59D24C" w14:textId="77777777" w:rsidR="00523B99" w:rsidRPr="00D8380A" w:rsidRDefault="00D9739A" w:rsidP="00523B99">
            <w:pPr>
              <w:spacing w:after="120"/>
            </w:pPr>
            <w:r w:rsidRPr="00D8380A">
              <w:t>Organisasjonsnummer</w:t>
            </w:r>
            <w:r>
              <w:t>:</w:t>
            </w:r>
          </w:p>
        </w:tc>
      </w:tr>
      <w:tr w:rsidR="00857516" w14:paraId="0D3B8C42" w14:textId="77777777" w:rsidTr="00523B99">
        <w:tc>
          <w:tcPr>
            <w:tcW w:w="5437" w:type="dxa"/>
            <w:gridSpan w:val="3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8F4CAAF" w14:textId="77777777" w:rsidR="00523B99" w:rsidRPr="00D8380A" w:rsidRDefault="00523B99" w:rsidP="00523B99">
            <w:pPr>
              <w:spacing w:after="120"/>
            </w:pPr>
          </w:p>
        </w:tc>
        <w:tc>
          <w:tcPr>
            <w:tcW w:w="3625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2107A95" w14:textId="77777777" w:rsidR="00523B99" w:rsidRPr="00D8380A" w:rsidRDefault="00523B99" w:rsidP="00523B99">
            <w:pPr>
              <w:spacing w:after="120"/>
            </w:pPr>
          </w:p>
        </w:tc>
      </w:tr>
      <w:tr w:rsidR="00857516" w14:paraId="586E88AE" w14:textId="77777777" w:rsidTr="00523B99">
        <w:tc>
          <w:tcPr>
            <w:tcW w:w="36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4080898E" w14:textId="77777777" w:rsidR="00523B99" w:rsidRPr="00D8380A" w:rsidRDefault="00D9739A" w:rsidP="00523B99">
            <w:pPr>
              <w:spacing w:after="120"/>
            </w:pPr>
            <w:r w:rsidRPr="00D8380A">
              <w:t>Adresse</w:t>
            </w:r>
            <w:r>
              <w:t>:</w:t>
            </w:r>
          </w:p>
        </w:tc>
        <w:tc>
          <w:tcPr>
            <w:tcW w:w="181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1E29F4AA" w14:textId="77777777" w:rsidR="00523B99" w:rsidRPr="00D8380A" w:rsidRDefault="00D9739A" w:rsidP="00523B99">
            <w:pPr>
              <w:spacing w:after="120"/>
            </w:pPr>
            <w:r w:rsidRPr="00D8380A">
              <w:t>Postnummer</w:t>
            </w:r>
            <w:r>
              <w:t>:</w:t>
            </w:r>
          </w:p>
        </w:tc>
        <w:tc>
          <w:tcPr>
            <w:tcW w:w="3625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4A9BDCB2" w14:textId="77777777" w:rsidR="00523B99" w:rsidRPr="00D8380A" w:rsidRDefault="00D9739A" w:rsidP="00523B99">
            <w:pPr>
              <w:spacing w:after="120"/>
            </w:pPr>
            <w:r w:rsidRPr="00D8380A">
              <w:t>Poststed</w:t>
            </w:r>
            <w:r>
              <w:t>:</w:t>
            </w:r>
          </w:p>
        </w:tc>
      </w:tr>
      <w:tr w:rsidR="00857516" w14:paraId="152AB63D" w14:textId="77777777" w:rsidTr="00523B99">
        <w:tc>
          <w:tcPr>
            <w:tcW w:w="36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37E6A42" w14:textId="77777777" w:rsidR="00523B99" w:rsidRPr="00D8380A" w:rsidRDefault="00523B99" w:rsidP="00523B99">
            <w:pPr>
              <w:spacing w:after="120"/>
            </w:pPr>
          </w:p>
        </w:tc>
        <w:tc>
          <w:tcPr>
            <w:tcW w:w="181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3BF20CC" w14:textId="77777777" w:rsidR="00523B99" w:rsidRPr="00D8380A" w:rsidRDefault="00523B99" w:rsidP="00523B99">
            <w:pPr>
              <w:spacing w:after="120"/>
            </w:pPr>
          </w:p>
        </w:tc>
        <w:tc>
          <w:tcPr>
            <w:tcW w:w="3625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659FC24" w14:textId="77777777" w:rsidR="00523B99" w:rsidRPr="00D8380A" w:rsidRDefault="00523B99" w:rsidP="00523B99">
            <w:pPr>
              <w:spacing w:after="120"/>
            </w:pPr>
          </w:p>
        </w:tc>
      </w:tr>
      <w:tr w:rsidR="00857516" w14:paraId="24A83491" w14:textId="77777777" w:rsidTr="00523B99">
        <w:tc>
          <w:tcPr>
            <w:tcW w:w="9062" w:type="dxa"/>
            <w:gridSpan w:val="4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229E0EBD" w14:textId="77777777" w:rsidR="00523B99" w:rsidRPr="00D8380A" w:rsidRDefault="00D9739A" w:rsidP="00523B99">
            <w:pPr>
              <w:spacing w:after="120"/>
            </w:pPr>
            <w:bookmarkStart w:id="2" w:name="_Hlk62214461"/>
            <w:r w:rsidRPr="00D8380A">
              <w:t>Leverandørens kontaktperson</w:t>
            </w:r>
            <w:r>
              <w:t>:</w:t>
            </w:r>
          </w:p>
        </w:tc>
      </w:tr>
      <w:tr w:rsidR="00857516" w14:paraId="556053B6" w14:textId="77777777" w:rsidTr="00523B99">
        <w:tc>
          <w:tcPr>
            <w:tcW w:w="9062" w:type="dxa"/>
            <w:gridSpan w:val="4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3F55239" w14:textId="77777777" w:rsidR="00523B99" w:rsidRPr="00D8380A" w:rsidRDefault="00523B99" w:rsidP="00523B99">
            <w:pPr>
              <w:spacing w:after="120"/>
            </w:pPr>
          </w:p>
        </w:tc>
      </w:tr>
      <w:bookmarkEnd w:id="2"/>
      <w:tr w:rsidR="00857516" w14:paraId="76AAE8FB" w14:textId="77777777" w:rsidTr="00523B99">
        <w:tc>
          <w:tcPr>
            <w:tcW w:w="453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6B784262" w14:textId="77777777" w:rsidR="00523B99" w:rsidRPr="00D8380A" w:rsidRDefault="00D9739A" w:rsidP="00523B99">
            <w:pPr>
              <w:spacing w:after="120"/>
            </w:pPr>
            <w:r w:rsidRPr="00D8380A">
              <w:t>Kontaktpersonens e-postadresse</w:t>
            </w:r>
            <w:r>
              <w:t>:</w:t>
            </w:r>
          </w:p>
        </w:tc>
        <w:tc>
          <w:tcPr>
            <w:tcW w:w="4532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7F979E90" w14:textId="77777777" w:rsidR="00523B99" w:rsidRPr="00D8380A" w:rsidRDefault="00D9739A" w:rsidP="00523B99">
            <w:pPr>
              <w:spacing w:after="120"/>
            </w:pPr>
            <w:r w:rsidRPr="00D8380A">
              <w:t>Kontaktpersonens telefonnummer</w:t>
            </w:r>
            <w:r>
              <w:t>:</w:t>
            </w:r>
          </w:p>
        </w:tc>
      </w:tr>
      <w:tr w:rsidR="00857516" w14:paraId="508F3A7E" w14:textId="77777777" w:rsidTr="00523B99">
        <w:tc>
          <w:tcPr>
            <w:tcW w:w="453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5B8C9F7" w14:textId="77777777" w:rsidR="00523B99" w:rsidRPr="00D8380A" w:rsidRDefault="00523B99" w:rsidP="00523B99">
            <w:pPr>
              <w:spacing w:after="120"/>
            </w:pPr>
          </w:p>
        </w:tc>
        <w:tc>
          <w:tcPr>
            <w:tcW w:w="4532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D28C80B" w14:textId="77777777" w:rsidR="00523B99" w:rsidRPr="00D8380A" w:rsidRDefault="00523B99" w:rsidP="00523B99">
            <w:pPr>
              <w:spacing w:after="120"/>
            </w:pPr>
          </w:p>
        </w:tc>
      </w:tr>
    </w:tbl>
    <w:p w14:paraId="21C3CE37" w14:textId="77777777" w:rsidR="00523B99" w:rsidRDefault="00523B99" w:rsidP="00DF22C7">
      <w:pPr>
        <w:jc w:val="left"/>
      </w:pPr>
    </w:p>
    <w:p w14:paraId="6FCAD0AB" w14:textId="77777777" w:rsidR="00523B99" w:rsidRDefault="00D9739A" w:rsidP="00DF22C7">
      <w:pPr>
        <w:jc w:val="left"/>
      </w:pPr>
      <w:r w:rsidRPr="0090708A">
        <w:t>Mellom Kunde</w:t>
      </w:r>
      <w:r w:rsidR="0090708A" w:rsidRPr="0090708A">
        <w:t>n</w:t>
      </w:r>
      <w:r w:rsidRPr="0090708A">
        <w:t xml:space="preserve"> og Leverandør</w:t>
      </w:r>
      <w:r w:rsidR="0090708A" w:rsidRPr="0090708A">
        <w:t>en</w:t>
      </w:r>
      <w:r w:rsidRPr="0090708A">
        <w:t xml:space="preserve"> </w:t>
      </w:r>
      <w:r w:rsidRPr="00523B99">
        <w:t>er det inngått avtale om varekjøp som spesifisert nedenfor:</w:t>
      </w:r>
    </w:p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416"/>
        <w:gridCol w:w="8647"/>
      </w:tblGrid>
      <w:tr w:rsidR="00857516" w14:paraId="666C695D" w14:textId="77777777" w:rsidTr="00523B99">
        <w:tc>
          <w:tcPr>
            <w:tcW w:w="9060" w:type="dxa"/>
            <w:gridSpan w:val="2"/>
            <w:tcBorders>
              <w:top w:val="nil"/>
              <w:left w:val="nil"/>
              <w:bottom w:val="single" w:sz="4" w:space="0" w:color="BFBFBF"/>
              <w:right w:val="nil"/>
            </w:tcBorders>
          </w:tcPr>
          <w:p w14:paraId="52B43545" w14:textId="77777777" w:rsidR="00523B99" w:rsidRPr="00D8380A" w:rsidRDefault="00D9739A" w:rsidP="002045BC">
            <w:pPr>
              <w:pStyle w:val="Overskrift4"/>
              <w:ind w:left="864" w:hanging="864"/>
            </w:pPr>
            <w:r w:rsidRPr="00D8380A">
              <w:t>Avtalens omfang</w:t>
            </w:r>
          </w:p>
        </w:tc>
      </w:tr>
      <w:tr w:rsidR="00857516" w14:paraId="39CF1C7F" w14:textId="77777777" w:rsidTr="00523B99">
        <w:tc>
          <w:tcPr>
            <w:tcW w:w="906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6812F1B2" w14:textId="77777777" w:rsidR="00523B99" w:rsidRPr="00D8380A" w:rsidRDefault="00D9739A" w:rsidP="00B53D28">
            <w:pPr>
              <w:spacing w:after="120"/>
            </w:pPr>
            <w:r w:rsidRPr="00D8380A">
              <w:t>Avtaletype</w:t>
            </w:r>
            <w:r w:rsidR="0090708A">
              <w:t>:</w:t>
            </w:r>
            <w:r w:rsidRPr="00D8380A">
              <w:t xml:space="preserve"> </w:t>
            </w:r>
          </w:p>
        </w:tc>
      </w:tr>
      <w:tr w:rsidR="00857516" w14:paraId="698DFD73" w14:textId="77777777" w:rsidTr="00523B99">
        <w:sdt>
          <w:sdtPr>
            <w:id w:val="181653057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13" w:type="dxa"/>
                <w:tcBorders>
                  <w:top w:val="single" w:sz="4" w:space="0" w:color="BFBFBF"/>
                  <w:left w:val="single" w:sz="4" w:space="0" w:color="BFBFBF"/>
                  <w:bottom w:val="single" w:sz="4" w:space="0" w:color="BFBFBF"/>
                  <w:right w:val="single" w:sz="4" w:space="0" w:color="BFBFBF"/>
                </w:tcBorders>
              </w:tcPr>
              <w:p w14:paraId="5984FE04" w14:textId="77777777" w:rsidR="00523B99" w:rsidRPr="00D8380A" w:rsidRDefault="00D9739A" w:rsidP="00523B99">
                <w:pPr>
                  <w:spacing w:after="120"/>
                </w:pPr>
                <w:r>
                  <w:rPr>
                    <w:rFonts w:ascii="MS Gothic" w:eastAsia="MS Gothic" w:hAnsi="MS Gothic" w:hint="eastAsia"/>
                  </w:rPr>
                  <w:t>☐</w:t>
                </w:r>
              </w:p>
            </w:tc>
          </w:sdtContent>
        </w:sdt>
        <w:tc>
          <w:tcPr>
            <w:tcW w:w="864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E11BD09" w14:textId="263447A7" w:rsidR="00523B99" w:rsidRPr="00D8380A" w:rsidRDefault="002C3219" w:rsidP="00523B99">
            <w:pPr>
              <w:spacing w:after="120"/>
            </w:pPr>
            <w:r>
              <w:t>Kontraktsvilkår for rammeavtale om fyringsolje</w:t>
            </w:r>
          </w:p>
        </w:tc>
      </w:tr>
      <w:tr w:rsidR="00857516" w14:paraId="67011C34" w14:textId="77777777" w:rsidTr="00523B99">
        <w:tc>
          <w:tcPr>
            <w:tcW w:w="906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0741164C" w14:textId="77777777" w:rsidR="00523B99" w:rsidRPr="00D8380A" w:rsidRDefault="00D9739A" w:rsidP="00B53D28">
            <w:pPr>
              <w:spacing w:after="120"/>
            </w:pPr>
            <w:r>
              <w:t>Kort b</w:t>
            </w:r>
            <w:r w:rsidRPr="00D8380A">
              <w:t xml:space="preserve">eskrivelse av </w:t>
            </w:r>
            <w:r>
              <w:t>varekjøp:</w:t>
            </w:r>
          </w:p>
        </w:tc>
      </w:tr>
      <w:tr w:rsidR="00857516" w14:paraId="541F984B" w14:textId="77777777" w:rsidTr="00523B99">
        <w:tc>
          <w:tcPr>
            <w:tcW w:w="906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8D11AC9" w14:textId="77777777" w:rsidR="007B7575" w:rsidRPr="007B7575" w:rsidRDefault="007B7575" w:rsidP="007B7575">
            <w:r w:rsidRPr="007B7575">
              <w:t>Oppdragsgiver har til hensikt å inngå avtale om levering av fyringsolje til dekning av løpende energibehov i virksomheten. Anskaffelsen omfatter følgende produktgrupper:</w:t>
            </w:r>
          </w:p>
          <w:p w14:paraId="78FD51AE" w14:textId="65AB8618" w:rsidR="007B7575" w:rsidRPr="007B7575" w:rsidRDefault="007B7575" w:rsidP="007B7575">
            <w:r w:rsidRPr="007B7575">
              <w:t>•</w:t>
            </w:r>
            <w:r>
              <w:t xml:space="preserve"> </w:t>
            </w:r>
            <w:r w:rsidRPr="007B7575">
              <w:t>Fyringsolje lavsvovel</w:t>
            </w:r>
          </w:p>
          <w:p w14:paraId="30A3D261" w14:textId="30ED652E" w:rsidR="00523B99" w:rsidRPr="007B7575" w:rsidRDefault="007B7575" w:rsidP="007B7575">
            <w:pPr>
              <w:spacing w:after="120"/>
            </w:pPr>
            <w:r w:rsidRPr="007B7575">
              <w:t>•</w:t>
            </w:r>
            <w:r>
              <w:t xml:space="preserve"> </w:t>
            </w:r>
            <w:r w:rsidRPr="007B7575">
              <w:t>Biobaserte flytende energiprodukter</w:t>
            </w:r>
          </w:p>
          <w:p w14:paraId="17CAA4C3" w14:textId="77777777" w:rsidR="00523B99" w:rsidRPr="00D8380A" w:rsidRDefault="00D9739A" w:rsidP="00523B99">
            <w:pPr>
              <w:spacing w:after="120"/>
            </w:pPr>
            <w:r w:rsidRPr="0092363A">
              <w:t>For ytterligere informasjon om avtalens omfang, se vedlegg til dette avtaledokument.</w:t>
            </w:r>
          </w:p>
        </w:tc>
      </w:tr>
    </w:tbl>
    <w:p w14:paraId="5B224BB6" w14:textId="77777777" w:rsidR="00983210" w:rsidRDefault="00983210" w:rsidP="00DF22C7">
      <w:pPr>
        <w:jc w:val="left"/>
      </w:pPr>
    </w:p>
    <w:p w14:paraId="4DBF767C" w14:textId="77777777" w:rsidR="00B53D28" w:rsidRDefault="00B53D28" w:rsidP="00DF22C7">
      <w:pPr>
        <w:jc w:val="left"/>
      </w:pPr>
    </w:p>
    <w:p w14:paraId="45314611" w14:textId="77777777" w:rsidR="00983210" w:rsidRDefault="00D9739A" w:rsidP="00983210">
      <w:pPr>
        <w:pStyle w:val="Overskrift4"/>
        <w:spacing w:line="240" w:lineRule="auto"/>
        <w:ind w:left="864" w:hanging="864"/>
      </w:pPr>
      <w:r>
        <w:lastRenderedPageBreak/>
        <w:t>Signatur</w:t>
      </w:r>
    </w:p>
    <w:p w14:paraId="0E59DDE9" w14:textId="77777777" w:rsidR="00523B99" w:rsidRDefault="00D9739A" w:rsidP="00983210">
      <w:pPr>
        <w:jc w:val="left"/>
      </w:pPr>
      <w:r>
        <w:t>Avtalen signeres elektronisk.</w:t>
      </w:r>
    </w:p>
    <w:tbl>
      <w:tblPr>
        <w:tblStyle w:val="Rutenettabelllys"/>
        <w:tblW w:w="9073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A0" w:firstRow="1" w:lastRow="0" w:firstColumn="1" w:lastColumn="0" w:noHBand="0" w:noVBand="1"/>
      </w:tblPr>
      <w:tblGrid>
        <w:gridCol w:w="4253"/>
        <w:gridCol w:w="567"/>
        <w:gridCol w:w="4253"/>
      </w:tblGrid>
      <w:tr w:rsidR="00857516" w14:paraId="49670EAC" w14:textId="77777777" w:rsidTr="00983210">
        <w:tc>
          <w:tcPr>
            <w:tcW w:w="4253" w:type="dxa"/>
            <w:tcBorders>
              <w:right w:val="single" w:sz="4" w:space="0" w:color="BFBFBF"/>
            </w:tcBorders>
            <w:shd w:val="clear" w:color="auto" w:fill="F2F2F2" w:themeFill="background1" w:themeFillShade="F2"/>
          </w:tcPr>
          <w:p w14:paraId="28A2DE0E" w14:textId="77777777" w:rsidR="00983210" w:rsidRPr="00D8380A" w:rsidRDefault="00D9739A" w:rsidP="00983210">
            <w:pPr>
              <w:spacing w:after="120"/>
            </w:pPr>
            <w:r w:rsidRPr="00D8380A">
              <w:t xml:space="preserve">Underskrift på </w:t>
            </w:r>
            <w:r w:rsidRPr="0090708A">
              <w:t>vegne av Kunde</w:t>
            </w:r>
            <w:r w:rsidR="0090708A" w:rsidRPr="0090708A">
              <w:t>n</w:t>
            </w:r>
            <w:r w:rsidRPr="0090708A">
              <w:t>: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BFBFBF"/>
              <w:bottom w:val="nil"/>
              <w:right w:val="single" w:sz="4" w:space="0" w:color="BFBFBF"/>
            </w:tcBorders>
          </w:tcPr>
          <w:p w14:paraId="0B2D9196" w14:textId="77777777" w:rsidR="00983210" w:rsidRPr="00D8380A" w:rsidRDefault="00983210" w:rsidP="00983210">
            <w:pPr>
              <w:spacing w:after="120"/>
            </w:pPr>
          </w:p>
        </w:tc>
        <w:tc>
          <w:tcPr>
            <w:tcW w:w="4253" w:type="dxa"/>
            <w:tcBorders>
              <w:left w:val="single" w:sz="4" w:space="0" w:color="BFBFBF"/>
            </w:tcBorders>
            <w:shd w:val="clear" w:color="auto" w:fill="F2F2F2" w:themeFill="background1" w:themeFillShade="F2"/>
          </w:tcPr>
          <w:p w14:paraId="6E36DA71" w14:textId="77777777" w:rsidR="00983210" w:rsidRPr="00D8380A" w:rsidRDefault="00D9739A" w:rsidP="00983210">
            <w:pPr>
              <w:spacing w:after="120"/>
            </w:pPr>
            <w:r w:rsidRPr="00D8380A">
              <w:t xml:space="preserve">Underskrift på vegne av </w:t>
            </w:r>
            <w:r>
              <w:t>L</w:t>
            </w:r>
            <w:r w:rsidRPr="00D8380A">
              <w:t>everandøren</w:t>
            </w:r>
            <w:r>
              <w:t>:</w:t>
            </w:r>
          </w:p>
        </w:tc>
      </w:tr>
      <w:tr w:rsidR="00857516" w14:paraId="04034876" w14:textId="77777777" w:rsidTr="00983210">
        <w:tc>
          <w:tcPr>
            <w:tcW w:w="4253" w:type="dxa"/>
            <w:tcBorders>
              <w:right w:val="single" w:sz="4" w:space="0" w:color="BFBFBF"/>
            </w:tcBorders>
            <w:shd w:val="clear" w:color="auto" w:fill="F2F2F2" w:themeFill="background1" w:themeFillShade="F2"/>
          </w:tcPr>
          <w:p w14:paraId="11AAAC70" w14:textId="77777777" w:rsidR="00983210" w:rsidRPr="00D8380A" w:rsidRDefault="00D9739A" w:rsidP="00983210">
            <w:pPr>
              <w:spacing w:after="120"/>
            </w:pPr>
            <w:r w:rsidRPr="00D8380A">
              <w:t>Navn</w:t>
            </w:r>
            <w:r>
              <w:t>:</w:t>
            </w:r>
          </w:p>
        </w:tc>
        <w:tc>
          <w:tcPr>
            <w:tcW w:w="567" w:type="dxa"/>
            <w:vMerge/>
            <w:tcBorders>
              <w:top w:val="nil"/>
              <w:left w:val="single" w:sz="4" w:space="0" w:color="BFBFBF"/>
              <w:bottom w:val="nil"/>
              <w:right w:val="single" w:sz="4" w:space="0" w:color="BFBFBF"/>
            </w:tcBorders>
          </w:tcPr>
          <w:p w14:paraId="5BA5F0E5" w14:textId="77777777" w:rsidR="00983210" w:rsidRPr="00D8380A" w:rsidRDefault="00983210" w:rsidP="00983210">
            <w:pPr>
              <w:spacing w:after="120"/>
            </w:pPr>
          </w:p>
        </w:tc>
        <w:tc>
          <w:tcPr>
            <w:tcW w:w="4253" w:type="dxa"/>
            <w:tcBorders>
              <w:left w:val="single" w:sz="4" w:space="0" w:color="BFBFBF"/>
            </w:tcBorders>
            <w:shd w:val="clear" w:color="auto" w:fill="F2F2F2" w:themeFill="background1" w:themeFillShade="F2"/>
          </w:tcPr>
          <w:p w14:paraId="0817617A" w14:textId="77777777" w:rsidR="00983210" w:rsidRPr="00D8380A" w:rsidRDefault="00D9739A" w:rsidP="00983210">
            <w:pPr>
              <w:spacing w:after="120"/>
            </w:pPr>
            <w:r w:rsidRPr="00D8380A">
              <w:t>Navn</w:t>
            </w:r>
            <w:r>
              <w:t>:</w:t>
            </w:r>
          </w:p>
        </w:tc>
      </w:tr>
      <w:tr w:rsidR="00857516" w14:paraId="3B9F955E" w14:textId="77777777" w:rsidTr="00983210">
        <w:tc>
          <w:tcPr>
            <w:tcW w:w="4253" w:type="dxa"/>
            <w:tcBorders>
              <w:right w:val="single" w:sz="4" w:space="0" w:color="BFBFBF"/>
            </w:tcBorders>
          </w:tcPr>
          <w:p w14:paraId="0CFF80C1" w14:textId="77777777" w:rsidR="00983210" w:rsidRPr="00D8380A" w:rsidRDefault="00983210" w:rsidP="00983210">
            <w:pPr>
              <w:spacing w:after="120"/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BFBFBF"/>
              <w:bottom w:val="nil"/>
              <w:right w:val="single" w:sz="4" w:space="0" w:color="BFBFBF"/>
            </w:tcBorders>
          </w:tcPr>
          <w:p w14:paraId="40FB3432" w14:textId="77777777" w:rsidR="00983210" w:rsidRPr="00D8380A" w:rsidRDefault="00983210" w:rsidP="00983210">
            <w:pPr>
              <w:spacing w:after="120"/>
            </w:pPr>
          </w:p>
        </w:tc>
        <w:tc>
          <w:tcPr>
            <w:tcW w:w="4253" w:type="dxa"/>
            <w:tcBorders>
              <w:left w:val="single" w:sz="4" w:space="0" w:color="BFBFBF"/>
            </w:tcBorders>
          </w:tcPr>
          <w:p w14:paraId="000E31F8" w14:textId="77777777" w:rsidR="00983210" w:rsidRPr="00D8380A" w:rsidRDefault="00983210" w:rsidP="00983210">
            <w:pPr>
              <w:spacing w:after="120"/>
            </w:pPr>
          </w:p>
        </w:tc>
      </w:tr>
      <w:tr w:rsidR="00857516" w14:paraId="68D08091" w14:textId="77777777" w:rsidTr="00983210">
        <w:tc>
          <w:tcPr>
            <w:tcW w:w="4253" w:type="dxa"/>
            <w:tcBorders>
              <w:right w:val="single" w:sz="4" w:space="0" w:color="BFBFBF"/>
            </w:tcBorders>
            <w:shd w:val="clear" w:color="auto" w:fill="F2F2F2" w:themeFill="background1" w:themeFillShade="F2"/>
          </w:tcPr>
          <w:p w14:paraId="7431F94F" w14:textId="77777777" w:rsidR="00983210" w:rsidRPr="00D8380A" w:rsidRDefault="00D9739A" w:rsidP="00983210">
            <w:pPr>
              <w:spacing w:after="120"/>
            </w:pPr>
            <w:r w:rsidRPr="00D8380A">
              <w:t>Stilling</w:t>
            </w:r>
            <w:r>
              <w:t>:</w:t>
            </w:r>
          </w:p>
        </w:tc>
        <w:tc>
          <w:tcPr>
            <w:tcW w:w="567" w:type="dxa"/>
            <w:vMerge/>
            <w:tcBorders>
              <w:top w:val="nil"/>
              <w:left w:val="single" w:sz="4" w:space="0" w:color="BFBFBF"/>
              <w:bottom w:val="nil"/>
              <w:right w:val="single" w:sz="4" w:space="0" w:color="BFBFBF"/>
            </w:tcBorders>
          </w:tcPr>
          <w:p w14:paraId="3C364216" w14:textId="77777777" w:rsidR="00983210" w:rsidRPr="00D8380A" w:rsidRDefault="00983210" w:rsidP="00983210">
            <w:pPr>
              <w:spacing w:after="120"/>
            </w:pPr>
          </w:p>
        </w:tc>
        <w:tc>
          <w:tcPr>
            <w:tcW w:w="4253" w:type="dxa"/>
            <w:tcBorders>
              <w:left w:val="single" w:sz="4" w:space="0" w:color="BFBFBF"/>
            </w:tcBorders>
            <w:shd w:val="clear" w:color="auto" w:fill="F2F2F2" w:themeFill="background1" w:themeFillShade="F2"/>
          </w:tcPr>
          <w:p w14:paraId="08921F89" w14:textId="77777777" w:rsidR="00983210" w:rsidRPr="00D8380A" w:rsidRDefault="00D9739A" w:rsidP="00983210">
            <w:pPr>
              <w:spacing w:after="120"/>
            </w:pPr>
            <w:r w:rsidRPr="00D8380A">
              <w:t>Stilling</w:t>
            </w:r>
            <w:r>
              <w:t>:</w:t>
            </w:r>
          </w:p>
        </w:tc>
      </w:tr>
      <w:tr w:rsidR="00857516" w14:paraId="3230CD92" w14:textId="77777777" w:rsidTr="00983210">
        <w:tc>
          <w:tcPr>
            <w:tcW w:w="4253" w:type="dxa"/>
            <w:tcBorders>
              <w:right w:val="single" w:sz="4" w:space="0" w:color="BFBFBF"/>
            </w:tcBorders>
          </w:tcPr>
          <w:p w14:paraId="21E1248D" w14:textId="77777777" w:rsidR="00983210" w:rsidRPr="00D8380A" w:rsidRDefault="00983210" w:rsidP="00983210">
            <w:pPr>
              <w:spacing w:after="120"/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BFBFBF"/>
              <w:bottom w:val="nil"/>
              <w:right w:val="single" w:sz="4" w:space="0" w:color="BFBFBF"/>
            </w:tcBorders>
          </w:tcPr>
          <w:p w14:paraId="554401F3" w14:textId="77777777" w:rsidR="00983210" w:rsidRPr="00D8380A" w:rsidRDefault="00983210" w:rsidP="00983210">
            <w:pPr>
              <w:spacing w:after="120"/>
            </w:pPr>
          </w:p>
        </w:tc>
        <w:tc>
          <w:tcPr>
            <w:tcW w:w="4253" w:type="dxa"/>
            <w:tcBorders>
              <w:left w:val="single" w:sz="4" w:space="0" w:color="BFBFBF"/>
            </w:tcBorders>
          </w:tcPr>
          <w:p w14:paraId="2D0BA11E" w14:textId="77777777" w:rsidR="00983210" w:rsidRPr="00D8380A" w:rsidRDefault="00983210" w:rsidP="00983210">
            <w:pPr>
              <w:spacing w:after="120"/>
            </w:pPr>
          </w:p>
        </w:tc>
      </w:tr>
    </w:tbl>
    <w:p w14:paraId="154B336E" w14:textId="77777777" w:rsidR="00983210" w:rsidRDefault="00983210" w:rsidP="00DF22C7">
      <w:pPr>
        <w:jc w:val="left"/>
      </w:pPr>
    </w:p>
    <w:tbl>
      <w:tblPr>
        <w:tblStyle w:val="Rutenettabelllys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9060"/>
      </w:tblGrid>
      <w:tr w:rsidR="00857516" w14:paraId="1765EA31" w14:textId="77777777" w:rsidTr="007C58C5">
        <w:tc>
          <w:tcPr>
            <w:tcW w:w="9060" w:type="dxa"/>
            <w:shd w:val="clear" w:color="auto" w:fill="F2F2F2" w:themeFill="background1" w:themeFillShade="F2"/>
          </w:tcPr>
          <w:p w14:paraId="0100D131" w14:textId="77777777" w:rsidR="007C58C5" w:rsidRPr="007C58C5" w:rsidRDefault="00D9739A" w:rsidP="007C58C5">
            <w:pPr>
              <w:pStyle w:val="Overskrift4"/>
              <w:spacing w:before="0" w:after="120"/>
            </w:pPr>
            <w:r w:rsidRPr="007C58C5">
              <w:t>Vedlegg til dette avtaledokument:</w:t>
            </w:r>
          </w:p>
        </w:tc>
      </w:tr>
      <w:tr w:rsidR="00857516" w14:paraId="21742FAE" w14:textId="77777777" w:rsidTr="007C58C5">
        <w:tc>
          <w:tcPr>
            <w:tcW w:w="9060" w:type="dxa"/>
          </w:tcPr>
          <w:p w14:paraId="3BD625C8" w14:textId="12BA8F63" w:rsidR="007C58C5" w:rsidRPr="00392229" w:rsidRDefault="00392229" w:rsidP="00392229">
            <w:pPr>
              <w:widowControl w:val="0"/>
              <w:tabs>
                <w:tab w:val="right" w:pos="8364"/>
              </w:tabs>
              <w:overflowPunct w:val="0"/>
              <w:autoSpaceDE w:val="0"/>
              <w:autoSpaceDN w:val="0"/>
              <w:adjustRightInd w:val="0"/>
              <w:spacing w:before="120" w:line="276" w:lineRule="auto"/>
              <w:contextualSpacing/>
              <w:rPr>
                <w:rFonts w:eastAsia="Times New Roman"/>
                <w:kern w:val="28"/>
                <w:szCs w:val="24"/>
                <w:lang w:eastAsia="nb-NO"/>
              </w:rPr>
            </w:pPr>
            <w:r>
              <w:rPr>
                <w:rFonts w:eastAsia="Times New Roman"/>
                <w:kern w:val="28"/>
                <w:szCs w:val="24"/>
                <w:lang w:eastAsia="nb-NO"/>
              </w:rPr>
              <w:t>Kontraktsvilkår for rammeavtale om fyringsolje</w:t>
            </w:r>
          </w:p>
        </w:tc>
      </w:tr>
      <w:tr w:rsidR="00857516" w14:paraId="56F45671" w14:textId="77777777" w:rsidTr="007C58C5">
        <w:tc>
          <w:tcPr>
            <w:tcW w:w="9060" w:type="dxa"/>
          </w:tcPr>
          <w:p w14:paraId="0155E30F" w14:textId="1DB996D7" w:rsidR="007C58C5" w:rsidRPr="00C83DCF" w:rsidRDefault="00587BEE" w:rsidP="007C58C5">
            <w:pPr>
              <w:spacing w:after="120"/>
            </w:pPr>
            <w:r w:rsidRPr="00C83DCF">
              <w:t>Bilag 1 – Oppdragsgivers Kravspesifikasjon</w:t>
            </w:r>
          </w:p>
        </w:tc>
      </w:tr>
      <w:tr w:rsidR="00857516" w14:paraId="373F30D9" w14:textId="77777777" w:rsidTr="007C58C5">
        <w:tc>
          <w:tcPr>
            <w:tcW w:w="9060" w:type="dxa"/>
          </w:tcPr>
          <w:p w14:paraId="76A51C64" w14:textId="3EF7D509" w:rsidR="00587BEE" w:rsidRPr="00C83DCF" w:rsidRDefault="00587BEE" w:rsidP="007C58C5">
            <w:pPr>
              <w:spacing w:after="120"/>
            </w:pPr>
            <w:r w:rsidRPr="00C83DCF">
              <w:t>Bilag 2 – Leverandørens løsningsbeskrivelse</w:t>
            </w:r>
          </w:p>
        </w:tc>
      </w:tr>
      <w:tr w:rsidR="00857516" w14:paraId="0D5D7143" w14:textId="77777777" w:rsidTr="007C58C5">
        <w:tc>
          <w:tcPr>
            <w:tcW w:w="9060" w:type="dxa"/>
          </w:tcPr>
          <w:p w14:paraId="0E41CCE0" w14:textId="30518437" w:rsidR="007C58C5" w:rsidRPr="00C83DCF" w:rsidRDefault="00587BEE" w:rsidP="007C58C5">
            <w:pPr>
              <w:spacing w:after="120"/>
            </w:pPr>
            <w:r w:rsidRPr="00C83DCF">
              <w:t>Bilag 3 – Pris og betalingsbestemmelser</w:t>
            </w:r>
          </w:p>
        </w:tc>
      </w:tr>
      <w:tr w:rsidR="00587BEE" w14:paraId="2C031458" w14:textId="77777777" w:rsidTr="004B0CDD">
        <w:trPr>
          <w:trHeight w:val="397"/>
        </w:trPr>
        <w:tc>
          <w:tcPr>
            <w:tcW w:w="9060" w:type="dxa"/>
          </w:tcPr>
          <w:p w14:paraId="2B13A73A" w14:textId="76A97B6F" w:rsidR="00587BEE" w:rsidRPr="00C83DCF" w:rsidRDefault="00587BEE" w:rsidP="007C58C5">
            <w:r w:rsidRPr="00C83DCF">
              <w:t>Bilag 3 Vedlegg 1 – Prisskjema</w:t>
            </w:r>
          </w:p>
        </w:tc>
      </w:tr>
      <w:tr w:rsidR="00587BEE" w14:paraId="0DC496CD" w14:textId="77777777" w:rsidTr="004B0CDD">
        <w:trPr>
          <w:trHeight w:val="397"/>
        </w:trPr>
        <w:tc>
          <w:tcPr>
            <w:tcW w:w="9060" w:type="dxa"/>
          </w:tcPr>
          <w:p w14:paraId="0D303742" w14:textId="167926F6" w:rsidR="00587BEE" w:rsidRPr="00C83DCF" w:rsidRDefault="00587BEE" w:rsidP="007C58C5">
            <w:r w:rsidRPr="00C83DCF">
              <w:t>Bilag 4 – Endringer i og tillegg til kontraktsvilkår</w:t>
            </w:r>
          </w:p>
        </w:tc>
      </w:tr>
      <w:tr w:rsidR="00587BEE" w14:paraId="49CB2B9C" w14:textId="77777777" w:rsidTr="004B0CDD">
        <w:trPr>
          <w:trHeight w:val="397"/>
        </w:trPr>
        <w:tc>
          <w:tcPr>
            <w:tcW w:w="9060" w:type="dxa"/>
          </w:tcPr>
          <w:p w14:paraId="49D9F650" w14:textId="5720F2AB" w:rsidR="00587BEE" w:rsidRPr="00C83DCF" w:rsidRDefault="00587BEE" w:rsidP="007C58C5">
            <w:r w:rsidRPr="00C83DCF">
              <w:t>Bilag 5 – Administrative bestemmelser</w:t>
            </w:r>
          </w:p>
        </w:tc>
      </w:tr>
      <w:tr w:rsidR="00587BEE" w14:paraId="5DAD56CD" w14:textId="77777777" w:rsidTr="004B0CDD">
        <w:trPr>
          <w:trHeight w:val="397"/>
        </w:trPr>
        <w:tc>
          <w:tcPr>
            <w:tcW w:w="9060" w:type="dxa"/>
          </w:tcPr>
          <w:p w14:paraId="1254E3A1" w14:textId="73D7257A" w:rsidR="00587BEE" w:rsidRPr="00C83DCF" w:rsidRDefault="00587BEE" w:rsidP="007C58C5">
            <w:r w:rsidRPr="00C83DCF">
              <w:t>Bilag 6 – Etiske retningslinjer leverandør</w:t>
            </w:r>
          </w:p>
        </w:tc>
      </w:tr>
    </w:tbl>
    <w:p w14:paraId="54CEE08B" w14:textId="77777777" w:rsidR="00983210" w:rsidRDefault="00983210" w:rsidP="00DF22C7">
      <w:pPr>
        <w:jc w:val="left"/>
      </w:pPr>
    </w:p>
    <w:p w14:paraId="1F892018" w14:textId="77777777" w:rsidR="00523B99" w:rsidRPr="007B4FF2" w:rsidRDefault="00523B99" w:rsidP="00DF22C7">
      <w:pPr>
        <w:jc w:val="left"/>
      </w:pPr>
    </w:p>
    <w:sectPr w:rsidR="00523B99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8A86EE" w14:textId="77777777" w:rsidR="00BF3C0D" w:rsidRDefault="00BF3C0D" w:rsidP="00186E6B">
      <w:r>
        <w:separator/>
      </w:r>
    </w:p>
    <w:p w14:paraId="77673EA9" w14:textId="77777777" w:rsidR="00BF3C0D" w:rsidRDefault="00BF3C0D" w:rsidP="00186E6B"/>
    <w:p w14:paraId="4EDBD04E" w14:textId="77777777" w:rsidR="00BF3C0D" w:rsidRDefault="00BF3C0D" w:rsidP="00186E6B"/>
    <w:p w14:paraId="61D3245D" w14:textId="77777777" w:rsidR="00BF3C0D" w:rsidRDefault="00BF3C0D" w:rsidP="00186E6B"/>
  </w:endnote>
  <w:endnote w:type="continuationSeparator" w:id="0">
    <w:p w14:paraId="7CE29455" w14:textId="77777777" w:rsidR="00BF3C0D" w:rsidRDefault="00BF3C0D" w:rsidP="00186E6B">
      <w:r>
        <w:continuationSeparator/>
      </w:r>
    </w:p>
    <w:p w14:paraId="1B618222" w14:textId="77777777" w:rsidR="00BF3C0D" w:rsidRDefault="00BF3C0D" w:rsidP="00186E6B"/>
    <w:p w14:paraId="06CA1292" w14:textId="77777777" w:rsidR="00BF3C0D" w:rsidRDefault="00BF3C0D" w:rsidP="00186E6B"/>
    <w:p w14:paraId="113711B5" w14:textId="77777777" w:rsidR="00BF3C0D" w:rsidRDefault="00BF3C0D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BF71D788-6BBF-498A-9C13-0C984501AD20}"/>
    <w:embedBold r:id="rId2" w:fontKey="{18F42939-FDE9-4719-889F-481FBD7A7404}"/>
    <w:embedItalic r:id="rId3" w:fontKey="{1FD378A9-A514-4FE6-8FEC-87C3142A188C}"/>
    <w:embedBoldItalic r:id="rId4" w:fontKey="{B171382D-010D-49C3-B066-B075DAE02CE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B566DF7B-9EAF-43C7-8762-0A803E7021C5}"/>
    <w:embedBold r:id="rId6" w:fontKey="{8DE0FF77-AC5B-48D0-8875-8B25C29D1A08}"/>
    <w:embedItalic r:id="rId7" w:fontKey="{75DD4916-AF93-490B-A6A5-D5929E82B497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8" w:fontKey="{D3D80291-1AE8-4F74-B093-9B1696FE4B3A}"/>
    <w:embedBold r:id="rId9" w:fontKey="{6C71246C-12EA-4240-8995-25FA610A1AD3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8D1B2276-25BE-4B7D-A00B-783DC69B62F6}"/>
    <w:embedItalic r:id="rId11" w:fontKey="{5206358E-6FF8-4E3A-86FD-437DD9EFDC1A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B59235D7-BB34-4C83-8BD1-290A9C93B215}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r:id="rId13" w:fontKey="{EC98D691-A062-4C01-AB87-65D2B711C901}"/>
    <w:embedItalic r:id="rId14" w:fontKey="{BEA8E71C-AC17-490B-8BDD-709B5A358C2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E2835AF0-EDA6-4589-991E-A626C77427BD}"/>
    <w:embedBold r:id="rId16" w:fontKey="{E71E00E8-09CA-44F3-AD3E-94BEC10C65E6}"/>
    <w:embedItalic r:id="rId17" w:fontKey="{AD9C4B10-CAF6-4DDF-9B10-6D8E685E6019}"/>
    <w:embedBoldItalic r:id="rId18" w:fontKey="{3D15F9E7-C190-4A58-AC83-7AE833EB3B4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C33DAB5C-172D-4C9E-A28C-24E39F9BF778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EE5852E8-5BEA-4F61-8D58-61F3D96F2332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21" w:subsetted="1" w:fontKey="{799E24C0-1694-45A0-B4EF-F4511934F77F}"/>
  </w:font>
  <w:font w:name="Arial Bold">
    <w:altName w:val="Arial"/>
    <w:panose1 w:val="00000000000000000000"/>
    <w:charset w:val="00"/>
    <w:family w:val="roman"/>
    <w:notTrueType/>
    <w:pitch w:val="default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22" w:fontKey="{C1ECD926-F474-489C-9F2A-17ECC44A251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57516" w14:paraId="06A39726" w14:textId="77777777" w:rsidTr="00CC43D2">
      <w:tc>
        <w:tcPr>
          <w:tcW w:w="3020" w:type="dxa"/>
        </w:tcPr>
        <w:p w14:paraId="6BA217FD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447F28A4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D46F7F7" w14:textId="77777777" w:rsidR="00CC43D2" w:rsidRPr="004A0B71" w:rsidRDefault="00D9739A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4CEA4D2B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57516" w14:paraId="6658A735" w14:textId="77777777" w:rsidTr="00014EC9">
      <w:tc>
        <w:tcPr>
          <w:tcW w:w="3020" w:type="dxa"/>
        </w:tcPr>
        <w:p w14:paraId="37134BA5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7A49C9B6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7BCC43F9" w14:textId="77777777" w:rsidR="007B4FF2" w:rsidRPr="004A0B71" w:rsidRDefault="00D9739A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721390EA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396A21" w14:textId="77777777" w:rsidR="00BF3C0D" w:rsidRDefault="00BF3C0D" w:rsidP="00186E6B">
      <w:r>
        <w:separator/>
      </w:r>
    </w:p>
    <w:p w14:paraId="63A92BF5" w14:textId="77777777" w:rsidR="00BF3C0D" w:rsidRDefault="00BF3C0D" w:rsidP="00186E6B"/>
    <w:p w14:paraId="6C084A24" w14:textId="77777777" w:rsidR="00BF3C0D" w:rsidRDefault="00BF3C0D" w:rsidP="00186E6B"/>
  </w:footnote>
  <w:footnote w:type="continuationSeparator" w:id="0">
    <w:p w14:paraId="5047C52A" w14:textId="77777777" w:rsidR="00BF3C0D" w:rsidRDefault="00BF3C0D" w:rsidP="00186E6B">
      <w:r>
        <w:continuationSeparator/>
      </w:r>
    </w:p>
    <w:p w14:paraId="6C63C1DC" w14:textId="77777777" w:rsidR="00BF3C0D" w:rsidRDefault="00BF3C0D" w:rsidP="00186E6B"/>
    <w:p w14:paraId="4A10FA73" w14:textId="77777777" w:rsidR="00BF3C0D" w:rsidRDefault="00BF3C0D" w:rsidP="00186E6B"/>
    <w:p w14:paraId="0864EC6A" w14:textId="77777777" w:rsidR="00BF3C0D" w:rsidRDefault="00BF3C0D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B0AF55" w14:textId="77777777" w:rsidR="00120B17" w:rsidRPr="00BA134E" w:rsidRDefault="00120B17" w:rsidP="00120B17">
    <w:pPr>
      <w:pStyle w:val="Topp-ogbunntekst"/>
    </w:pPr>
    <w:r>
      <w:rPr>
        <w:noProof/>
      </w:rPr>
      <mc:AlternateContent>
        <mc:Choice Requires="wps">
          <w:drawing>
            <wp:anchor distT="0" distB="0" distL="0" distR="0" simplePos="0" relativeHeight="251664384" behindDoc="0" locked="0" layoutInCell="1" allowOverlap="1" wp14:anchorId="5361C30B" wp14:editId="68845BDA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97902797" name="Tekstboks 5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C46FEA6" w14:textId="77777777" w:rsidR="00120B17" w:rsidRPr="00337698" w:rsidRDefault="00120B17" w:rsidP="00120B17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361C30B" id="_x0000_t202" coordsize="21600,21600" o:spt="202" path="m,l,21600r21600,l21600,xe">
              <v:stroke joinstyle="miter"/>
              <v:path gradientshapeok="t" o:connecttype="rect"/>
            </v:shapetype>
            <v:shape id="Tekstboks 5" o:spid="_x0000_s1026" type="#_x0000_t202" alt="Tilgjengelig for offentligheten" style="position:absolute;margin-left:92.7pt;margin-top:0;width:143.9pt;height:28.45pt;z-index:251664384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" filled="f" stroked="f">
              <v:textbox style="mso-fit-shape-to-text:t" inset="0,15pt,20pt,0">
                <w:txbxContent>
                  <w:p w14:paraId="6C46FEA6" w14:textId="77777777" w:rsidR="00120B17" w:rsidRPr="00337698" w:rsidRDefault="00120B17" w:rsidP="00120B17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52432D8A" w14:textId="77777777" w:rsidR="00120B17" w:rsidRPr="00E40730" w:rsidRDefault="00120B17" w:rsidP="00120B17">
    <w:pPr>
      <w:pStyle w:val="Topp-ogbunntekst"/>
      <w:rPr>
        <w:color w:val="auto"/>
      </w:rPr>
    </w:pPr>
    <w:r>
      <w:rPr>
        <w:color w:val="auto"/>
      </w:rPr>
      <w:t>Rammeavtale fyringsolje</w:t>
    </w:r>
    <w:r w:rsidRPr="00E40730">
      <w:rPr>
        <w:noProof/>
        <w:color w:val="auto"/>
      </w:rPr>
      <w:drawing>
        <wp:anchor distT="0" distB="0" distL="114300" distR="114300" simplePos="0" relativeHeight="251666432" behindDoc="1" locked="0" layoutInCell="1" allowOverlap="1" wp14:anchorId="38C4B8C0" wp14:editId="6DF06F92">
          <wp:simplePos x="0" y="0"/>
          <wp:positionH relativeFrom="rightMargin">
            <wp:align>left</wp:align>
          </wp:positionH>
          <wp:positionV relativeFrom="paragraph">
            <wp:posOffset>-107315</wp:posOffset>
          </wp:positionV>
          <wp:extent cx="419100" cy="419100"/>
          <wp:effectExtent l="0" t="0" r="0" b="0"/>
          <wp:wrapNone/>
          <wp:docPr id="262646348" name="Bilde 3" descr="Oslofjord Varme AS | Linked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Oslofjord Varme AS | Linked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E40730">
      <w:rPr>
        <w:noProof/>
        <w:color w:val="auto"/>
      </w:rPr>
      <mc:AlternateContent>
        <mc:Choice Requires="wps">
          <w:drawing>
            <wp:anchor distT="0" distB="0" distL="0" distR="0" simplePos="0" relativeHeight="251665408" behindDoc="0" locked="0" layoutInCell="1" allowOverlap="1" wp14:anchorId="3BF51B5E" wp14:editId="4527AB35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846990132" name="Tekstboks 3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AA40982" w14:textId="77777777" w:rsidR="00120B17" w:rsidRPr="00337698" w:rsidRDefault="00120B17" w:rsidP="00120B17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3BF51B5E" id="Tekstboks 3" o:spid="_x0000_s1027" type="#_x0000_t202" alt="Tilgjengelig for offentligheten" style="position:absolute;margin-left:92.7pt;margin-top:0;width:143.9pt;height:28.45pt;z-index:251665408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" filled="f" stroked="f">
              <v:textbox style="mso-fit-shape-to-text:t" inset="0,15pt,20pt,0">
                <w:txbxContent>
                  <w:p w14:paraId="7AA40982" w14:textId="77777777" w:rsidR="00120B17" w:rsidRPr="00337698" w:rsidRDefault="00120B17" w:rsidP="00120B17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361EB710" w14:textId="7CF6ECD9" w:rsidR="00120B17" w:rsidRPr="00BA134E" w:rsidRDefault="00120B17" w:rsidP="00120B17">
    <w:pPr>
      <w:pStyle w:val="Topptekst"/>
      <w:rPr>
        <w:sz w:val="16"/>
        <w:szCs w:val="16"/>
      </w:rPr>
    </w:pPr>
    <w:r>
      <w:rPr>
        <w:rFonts w:eastAsia="MS Gothic"/>
        <w:sz w:val="16"/>
        <w:szCs w:val="16"/>
      </w:rPr>
      <w:t>Avtaledokument</w:t>
    </w:r>
  </w:p>
  <w:p w14:paraId="4DF31442" w14:textId="5E6538F5" w:rsidR="00E9590A" w:rsidRPr="00DF22C7" w:rsidRDefault="00E9590A" w:rsidP="00120B1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098266" w14:textId="77777777" w:rsidR="00120B17" w:rsidRPr="00BA134E" w:rsidRDefault="00120B17" w:rsidP="00120B17">
    <w:pPr>
      <w:pStyle w:val="Topp-ogbunntekst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0406617A" wp14:editId="03D6452A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677857303" name="Tekstboks 5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2C21A65" w14:textId="77777777" w:rsidR="00120B17" w:rsidRPr="00337698" w:rsidRDefault="00120B17" w:rsidP="00120B17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406617A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alt="Tilgjengelig for offentligheten" style="position:absolute;margin-left:92.7pt;margin-top:0;width:143.9pt;height:28.45pt;z-index:251660288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" filled="f" stroked="f">
              <v:textbox style="mso-fit-shape-to-text:t" inset="0,15pt,20pt,0">
                <w:txbxContent>
                  <w:p w14:paraId="52C21A65" w14:textId="77777777" w:rsidR="00120B17" w:rsidRPr="00337698" w:rsidRDefault="00120B17" w:rsidP="00120B17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48855C1C" w14:textId="6CA7FFD7" w:rsidR="00120B17" w:rsidRPr="00120B17" w:rsidRDefault="00120B17" w:rsidP="00120B17">
    <w:pPr>
      <w:pStyle w:val="Topp-ogbunntekst"/>
      <w:rPr>
        <w:color w:val="auto"/>
      </w:rPr>
    </w:pPr>
    <w:r w:rsidRPr="00E40730">
      <w:rPr>
        <w:noProof/>
        <w:color w:val="auto"/>
      </w:rPr>
      <w:drawing>
        <wp:anchor distT="0" distB="0" distL="114300" distR="114300" simplePos="0" relativeHeight="251662336" behindDoc="1" locked="0" layoutInCell="1" allowOverlap="1" wp14:anchorId="4E280671" wp14:editId="708C0101">
          <wp:simplePos x="0" y="0"/>
          <wp:positionH relativeFrom="rightMargin">
            <wp:align>left</wp:align>
          </wp:positionH>
          <wp:positionV relativeFrom="paragraph">
            <wp:posOffset>-107315</wp:posOffset>
          </wp:positionV>
          <wp:extent cx="419100" cy="419100"/>
          <wp:effectExtent l="0" t="0" r="0" b="0"/>
          <wp:wrapNone/>
          <wp:docPr id="1034239626" name="Bilde 3" descr="Oslofjord Varme AS | Linked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Oslofjord Varme AS | Linked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E40730">
      <w:rPr>
        <w:noProof/>
        <w:color w:val="auto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460F690A" wp14:editId="583D9134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767421117" name="Tekstboks 3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B7B69F5" w14:textId="77777777" w:rsidR="00120B17" w:rsidRPr="00337698" w:rsidRDefault="00120B17" w:rsidP="00120B17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460F690A" id="_x0000_s1029" type="#_x0000_t202" alt="Tilgjengelig for offentligheten" style="position:absolute;margin-left:92.7pt;margin-top:0;width:143.9pt;height:28.45pt;z-index:251661312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" filled="f" stroked="f">
              <v:textbox style="mso-fit-shape-to-text:t" inset="0,15pt,20pt,0">
                <w:txbxContent>
                  <w:p w14:paraId="7B7B69F5" w14:textId="77777777" w:rsidR="00120B17" w:rsidRPr="00337698" w:rsidRDefault="00120B17" w:rsidP="00120B17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3F2B87D2" w14:textId="77777777" w:rsidR="00120B17" w:rsidRPr="00BA134E" w:rsidRDefault="00120B17" w:rsidP="00120B17">
    <w:pPr>
      <w:pStyle w:val="Topptekst"/>
      <w:rPr>
        <w:sz w:val="16"/>
        <w:szCs w:val="16"/>
      </w:rPr>
    </w:pPr>
  </w:p>
  <w:p w14:paraId="203D529A" w14:textId="27DC8AB5" w:rsidR="00DF22C7" w:rsidRPr="00035ADF" w:rsidRDefault="00DF22C7" w:rsidP="00DF22C7">
    <w:pPr>
      <w:pStyle w:val="Topp-ogbunntekst"/>
      <w:rPr>
        <w:sz w:val="17"/>
        <w:szCs w:val="17"/>
      </w:rPr>
    </w:pPr>
  </w:p>
  <w:p w14:paraId="6B969FE1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3C4C991A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21BCB35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A020A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F897E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D0EA35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0EC10C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50A08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9C8470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03083E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5F8AB49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6E8428C" w:tentative="1">
      <w:start w:val="1"/>
      <w:numFmt w:val="lowerLetter"/>
      <w:lvlText w:val="%2."/>
      <w:lvlJc w:val="left"/>
      <w:pPr>
        <w:ind w:left="1440" w:hanging="360"/>
      </w:pPr>
    </w:lvl>
    <w:lvl w:ilvl="2" w:tplc="7ED05716" w:tentative="1">
      <w:start w:val="1"/>
      <w:numFmt w:val="lowerRoman"/>
      <w:lvlText w:val="%3."/>
      <w:lvlJc w:val="right"/>
      <w:pPr>
        <w:ind w:left="2160" w:hanging="180"/>
      </w:pPr>
    </w:lvl>
    <w:lvl w:ilvl="3" w:tplc="81D89C22" w:tentative="1">
      <w:start w:val="1"/>
      <w:numFmt w:val="decimal"/>
      <w:lvlText w:val="%4."/>
      <w:lvlJc w:val="left"/>
      <w:pPr>
        <w:ind w:left="2880" w:hanging="360"/>
      </w:pPr>
    </w:lvl>
    <w:lvl w:ilvl="4" w:tplc="3B42BD6E" w:tentative="1">
      <w:start w:val="1"/>
      <w:numFmt w:val="lowerLetter"/>
      <w:lvlText w:val="%5."/>
      <w:lvlJc w:val="left"/>
      <w:pPr>
        <w:ind w:left="3600" w:hanging="360"/>
      </w:pPr>
    </w:lvl>
    <w:lvl w:ilvl="5" w:tplc="DBDC225A" w:tentative="1">
      <w:start w:val="1"/>
      <w:numFmt w:val="lowerRoman"/>
      <w:lvlText w:val="%6."/>
      <w:lvlJc w:val="right"/>
      <w:pPr>
        <w:ind w:left="4320" w:hanging="180"/>
      </w:pPr>
    </w:lvl>
    <w:lvl w:ilvl="6" w:tplc="427851C8" w:tentative="1">
      <w:start w:val="1"/>
      <w:numFmt w:val="decimal"/>
      <w:lvlText w:val="%7."/>
      <w:lvlJc w:val="left"/>
      <w:pPr>
        <w:ind w:left="5040" w:hanging="360"/>
      </w:pPr>
    </w:lvl>
    <w:lvl w:ilvl="7" w:tplc="E232287E" w:tentative="1">
      <w:start w:val="1"/>
      <w:numFmt w:val="lowerLetter"/>
      <w:lvlText w:val="%8."/>
      <w:lvlJc w:val="left"/>
      <w:pPr>
        <w:ind w:left="5760" w:hanging="360"/>
      </w:pPr>
    </w:lvl>
    <w:lvl w:ilvl="8" w:tplc="C6F2CEC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2D78E07A">
      <w:start w:val="1"/>
      <w:numFmt w:val="lowerLetter"/>
      <w:lvlText w:val="%1)"/>
      <w:lvlJc w:val="left"/>
      <w:pPr>
        <w:ind w:left="720" w:hanging="360"/>
      </w:pPr>
    </w:lvl>
    <w:lvl w:ilvl="1" w:tplc="4BF09064" w:tentative="1">
      <w:start w:val="1"/>
      <w:numFmt w:val="lowerLetter"/>
      <w:lvlText w:val="%2."/>
      <w:lvlJc w:val="left"/>
      <w:pPr>
        <w:ind w:left="1440" w:hanging="360"/>
      </w:pPr>
    </w:lvl>
    <w:lvl w:ilvl="2" w:tplc="DC704BBC" w:tentative="1">
      <w:start w:val="1"/>
      <w:numFmt w:val="lowerRoman"/>
      <w:lvlText w:val="%3."/>
      <w:lvlJc w:val="right"/>
      <w:pPr>
        <w:ind w:left="2160" w:hanging="180"/>
      </w:pPr>
    </w:lvl>
    <w:lvl w:ilvl="3" w:tplc="BD644392" w:tentative="1">
      <w:start w:val="1"/>
      <w:numFmt w:val="decimal"/>
      <w:lvlText w:val="%4."/>
      <w:lvlJc w:val="left"/>
      <w:pPr>
        <w:ind w:left="2880" w:hanging="360"/>
      </w:pPr>
    </w:lvl>
    <w:lvl w:ilvl="4" w:tplc="A9E41C52" w:tentative="1">
      <w:start w:val="1"/>
      <w:numFmt w:val="lowerLetter"/>
      <w:lvlText w:val="%5."/>
      <w:lvlJc w:val="left"/>
      <w:pPr>
        <w:ind w:left="3600" w:hanging="360"/>
      </w:pPr>
    </w:lvl>
    <w:lvl w:ilvl="5" w:tplc="E5FA4766" w:tentative="1">
      <w:start w:val="1"/>
      <w:numFmt w:val="lowerRoman"/>
      <w:lvlText w:val="%6."/>
      <w:lvlJc w:val="right"/>
      <w:pPr>
        <w:ind w:left="4320" w:hanging="180"/>
      </w:pPr>
    </w:lvl>
    <w:lvl w:ilvl="6" w:tplc="81004076" w:tentative="1">
      <w:start w:val="1"/>
      <w:numFmt w:val="decimal"/>
      <w:lvlText w:val="%7."/>
      <w:lvlJc w:val="left"/>
      <w:pPr>
        <w:ind w:left="5040" w:hanging="360"/>
      </w:pPr>
    </w:lvl>
    <w:lvl w:ilvl="7" w:tplc="79C299C2" w:tentative="1">
      <w:start w:val="1"/>
      <w:numFmt w:val="lowerLetter"/>
      <w:lvlText w:val="%8."/>
      <w:lvlJc w:val="left"/>
      <w:pPr>
        <w:ind w:left="5760" w:hanging="360"/>
      </w:pPr>
    </w:lvl>
    <w:lvl w:ilvl="8" w:tplc="2F0C6CA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592A12B4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C064485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7D0029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87A943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042F98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B1A866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5E2D5B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3A9A9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A64B6F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8774E8F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4F34FF4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220CA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1EEF32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3C6879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598E23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DB653E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716CA4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D541DA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E0BAEA16">
      <w:start w:val="1"/>
      <w:numFmt w:val="decimal"/>
      <w:lvlText w:val="%1."/>
      <w:lvlJc w:val="left"/>
      <w:pPr>
        <w:ind w:left="1428" w:hanging="360"/>
      </w:pPr>
    </w:lvl>
    <w:lvl w:ilvl="1" w:tplc="F0BAB7CE" w:tentative="1">
      <w:start w:val="1"/>
      <w:numFmt w:val="lowerLetter"/>
      <w:lvlText w:val="%2."/>
      <w:lvlJc w:val="left"/>
      <w:pPr>
        <w:ind w:left="2148" w:hanging="360"/>
      </w:pPr>
    </w:lvl>
    <w:lvl w:ilvl="2" w:tplc="093484DE" w:tentative="1">
      <w:start w:val="1"/>
      <w:numFmt w:val="lowerRoman"/>
      <w:lvlText w:val="%3."/>
      <w:lvlJc w:val="right"/>
      <w:pPr>
        <w:ind w:left="2868" w:hanging="180"/>
      </w:pPr>
    </w:lvl>
    <w:lvl w:ilvl="3" w:tplc="AC0CF542" w:tentative="1">
      <w:start w:val="1"/>
      <w:numFmt w:val="decimal"/>
      <w:lvlText w:val="%4."/>
      <w:lvlJc w:val="left"/>
      <w:pPr>
        <w:ind w:left="3588" w:hanging="360"/>
      </w:pPr>
    </w:lvl>
    <w:lvl w:ilvl="4" w:tplc="6A2EFAAC" w:tentative="1">
      <w:start w:val="1"/>
      <w:numFmt w:val="lowerLetter"/>
      <w:lvlText w:val="%5."/>
      <w:lvlJc w:val="left"/>
      <w:pPr>
        <w:ind w:left="4308" w:hanging="360"/>
      </w:pPr>
    </w:lvl>
    <w:lvl w:ilvl="5" w:tplc="589A871E" w:tentative="1">
      <w:start w:val="1"/>
      <w:numFmt w:val="lowerRoman"/>
      <w:lvlText w:val="%6."/>
      <w:lvlJc w:val="right"/>
      <w:pPr>
        <w:ind w:left="5028" w:hanging="180"/>
      </w:pPr>
    </w:lvl>
    <w:lvl w:ilvl="6" w:tplc="F9A27B66" w:tentative="1">
      <w:start w:val="1"/>
      <w:numFmt w:val="decimal"/>
      <w:lvlText w:val="%7."/>
      <w:lvlJc w:val="left"/>
      <w:pPr>
        <w:ind w:left="5748" w:hanging="360"/>
      </w:pPr>
    </w:lvl>
    <w:lvl w:ilvl="7" w:tplc="9F9243B6" w:tentative="1">
      <w:start w:val="1"/>
      <w:numFmt w:val="lowerLetter"/>
      <w:lvlText w:val="%8."/>
      <w:lvlJc w:val="left"/>
      <w:pPr>
        <w:ind w:left="6468" w:hanging="360"/>
      </w:pPr>
    </w:lvl>
    <w:lvl w:ilvl="8" w:tplc="3058242E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7040DF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5A54B3F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5C27E7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494AD0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D86224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6EE947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B28039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B4EB30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302095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C2E43D5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66C4D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DC876A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12310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0B4616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F12688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288E75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608AD0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2FC418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5304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3A8D12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BF8255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B58176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7AA511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3B6A43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41E604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528655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A40920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A6323E4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5CD0167A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A32AEF3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240895F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295AC0C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180F1D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93FC9C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388CD20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7929C3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/>
  <w:attachedTemplate r:id="rId1"/>
  <w:documentProtection w:formatting="1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1E1F"/>
    <w:rsid w:val="00065998"/>
    <w:rsid w:val="00066E44"/>
    <w:rsid w:val="00070BC7"/>
    <w:rsid w:val="00083E71"/>
    <w:rsid w:val="000879B2"/>
    <w:rsid w:val="000919B3"/>
    <w:rsid w:val="00092A2E"/>
    <w:rsid w:val="000934B2"/>
    <w:rsid w:val="000939BD"/>
    <w:rsid w:val="00094112"/>
    <w:rsid w:val="000A18B1"/>
    <w:rsid w:val="000A3FC0"/>
    <w:rsid w:val="000A764B"/>
    <w:rsid w:val="000A7EC5"/>
    <w:rsid w:val="000B3BAB"/>
    <w:rsid w:val="000B3E02"/>
    <w:rsid w:val="000C2A35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0B17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7C5"/>
    <w:rsid w:val="00186E6B"/>
    <w:rsid w:val="00193A9B"/>
    <w:rsid w:val="001940AE"/>
    <w:rsid w:val="001A183F"/>
    <w:rsid w:val="001A2676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45BC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53CBC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1E87"/>
    <w:rsid w:val="002A3075"/>
    <w:rsid w:val="002A4CCC"/>
    <w:rsid w:val="002C0D07"/>
    <w:rsid w:val="002C3219"/>
    <w:rsid w:val="002C7E6A"/>
    <w:rsid w:val="002E247D"/>
    <w:rsid w:val="002F414A"/>
    <w:rsid w:val="003016DC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553C4"/>
    <w:rsid w:val="00367809"/>
    <w:rsid w:val="00382F69"/>
    <w:rsid w:val="003855B3"/>
    <w:rsid w:val="00385602"/>
    <w:rsid w:val="00392229"/>
    <w:rsid w:val="00397BA3"/>
    <w:rsid w:val="003A3034"/>
    <w:rsid w:val="003A7A99"/>
    <w:rsid w:val="003B33EF"/>
    <w:rsid w:val="003B4E2F"/>
    <w:rsid w:val="003C032D"/>
    <w:rsid w:val="003C0B7D"/>
    <w:rsid w:val="003C2A88"/>
    <w:rsid w:val="003D25BC"/>
    <w:rsid w:val="003D318D"/>
    <w:rsid w:val="003D410C"/>
    <w:rsid w:val="003E1A02"/>
    <w:rsid w:val="003E30B3"/>
    <w:rsid w:val="003F4291"/>
    <w:rsid w:val="00401CB3"/>
    <w:rsid w:val="00415C2F"/>
    <w:rsid w:val="004256AA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0CDD"/>
    <w:rsid w:val="004B4364"/>
    <w:rsid w:val="004B4C1D"/>
    <w:rsid w:val="004C05DB"/>
    <w:rsid w:val="004C6029"/>
    <w:rsid w:val="004D1238"/>
    <w:rsid w:val="004E6352"/>
    <w:rsid w:val="004F2708"/>
    <w:rsid w:val="004F6C04"/>
    <w:rsid w:val="004F722E"/>
    <w:rsid w:val="00502166"/>
    <w:rsid w:val="0050636C"/>
    <w:rsid w:val="0050708B"/>
    <w:rsid w:val="00507581"/>
    <w:rsid w:val="0051229B"/>
    <w:rsid w:val="00513034"/>
    <w:rsid w:val="005135AD"/>
    <w:rsid w:val="00523B99"/>
    <w:rsid w:val="00523E0C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87BEE"/>
    <w:rsid w:val="0059153D"/>
    <w:rsid w:val="00594334"/>
    <w:rsid w:val="00594E81"/>
    <w:rsid w:val="005A10C2"/>
    <w:rsid w:val="005A3C50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0D34"/>
    <w:rsid w:val="006248E6"/>
    <w:rsid w:val="00626BA1"/>
    <w:rsid w:val="00634636"/>
    <w:rsid w:val="0063692B"/>
    <w:rsid w:val="00637676"/>
    <w:rsid w:val="006413B1"/>
    <w:rsid w:val="00641C91"/>
    <w:rsid w:val="0064332C"/>
    <w:rsid w:val="00656732"/>
    <w:rsid w:val="00665A4C"/>
    <w:rsid w:val="00666D00"/>
    <w:rsid w:val="00671AB3"/>
    <w:rsid w:val="0067460D"/>
    <w:rsid w:val="00683082"/>
    <w:rsid w:val="00684466"/>
    <w:rsid w:val="00684925"/>
    <w:rsid w:val="0069004E"/>
    <w:rsid w:val="006A2A34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07042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B7575"/>
    <w:rsid w:val="007C46C0"/>
    <w:rsid w:val="007C58C5"/>
    <w:rsid w:val="007D0A13"/>
    <w:rsid w:val="007D46AF"/>
    <w:rsid w:val="007E004D"/>
    <w:rsid w:val="007E79AC"/>
    <w:rsid w:val="007F6068"/>
    <w:rsid w:val="00816E23"/>
    <w:rsid w:val="0082191E"/>
    <w:rsid w:val="00821F16"/>
    <w:rsid w:val="00833AAF"/>
    <w:rsid w:val="008408DE"/>
    <w:rsid w:val="00842AAB"/>
    <w:rsid w:val="00842FE5"/>
    <w:rsid w:val="00852929"/>
    <w:rsid w:val="008562D7"/>
    <w:rsid w:val="00856C4B"/>
    <w:rsid w:val="00857516"/>
    <w:rsid w:val="00865DDB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0708A"/>
    <w:rsid w:val="0091064D"/>
    <w:rsid w:val="0092363A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804"/>
    <w:rsid w:val="00971232"/>
    <w:rsid w:val="0097180A"/>
    <w:rsid w:val="00981486"/>
    <w:rsid w:val="00983210"/>
    <w:rsid w:val="00987386"/>
    <w:rsid w:val="00987A69"/>
    <w:rsid w:val="00987E94"/>
    <w:rsid w:val="00994990"/>
    <w:rsid w:val="0099565B"/>
    <w:rsid w:val="009A1B6F"/>
    <w:rsid w:val="009A3138"/>
    <w:rsid w:val="009B07F5"/>
    <w:rsid w:val="009C68BA"/>
    <w:rsid w:val="009D0190"/>
    <w:rsid w:val="009D26AE"/>
    <w:rsid w:val="009E0D4D"/>
    <w:rsid w:val="009E192C"/>
    <w:rsid w:val="009E441E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7193D"/>
    <w:rsid w:val="00A94D0C"/>
    <w:rsid w:val="00A95E15"/>
    <w:rsid w:val="00A96708"/>
    <w:rsid w:val="00AA180B"/>
    <w:rsid w:val="00AA6DAB"/>
    <w:rsid w:val="00AB03DF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23BE7"/>
    <w:rsid w:val="00B371CA"/>
    <w:rsid w:val="00B405FA"/>
    <w:rsid w:val="00B45345"/>
    <w:rsid w:val="00B53092"/>
    <w:rsid w:val="00B53D28"/>
    <w:rsid w:val="00B607F4"/>
    <w:rsid w:val="00B60C81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F2ED8"/>
    <w:rsid w:val="00BF3C0D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356"/>
    <w:rsid w:val="00C554A9"/>
    <w:rsid w:val="00C605AF"/>
    <w:rsid w:val="00C61D5E"/>
    <w:rsid w:val="00C646A0"/>
    <w:rsid w:val="00C70DB3"/>
    <w:rsid w:val="00C767E0"/>
    <w:rsid w:val="00C76C31"/>
    <w:rsid w:val="00C80771"/>
    <w:rsid w:val="00C83DCF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2707"/>
    <w:rsid w:val="00CE65C5"/>
    <w:rsid w:val="00CF041B"/>
    <w:rsid w:val="00CF0920"/>
    <w:rsid w:val="00CF35B4"/>
    <w:rsid w:val="00CF71A3"/>
    <w:rsid w:val="00CF7242"/>
    <w:rsid w:val="00CF7A81"/>
    <w:rsid w:val="00D04184"/>
    <w:rsid w:val="00D068AC"/>
    <w:rsid w:val="00D138C7"/>
    <w:rsid w:val="00D21218"/>
    <w:rsid w:val="00D34A86"/>
    <w:rsid w:val="00D57D38"/>
    <w:rsid w:val="00D61BDA"/>
    <w:rsid w:val="00D632DF"/>
    <w:rsid w:val="00D63D5D"/>
    <w:rsid w:val="00D65840"/>
    <w:rsid w:val="00D666BB"/>
    <w:rsid w:val="00D6694F"/>
    <w:rsid w:val="00D70FB2"/>
    <w:rsid w:val="00D76A64"/>
    <w:rsid w:val="00D8194D"/>
    <w:rsid w:val="00D82DF6"/>
    <w:rsid w:val="00D8380A"/>
    <w:rsid w:val="00D85A46"/>
    <w:rsid w:val="00D8677B"/>
    <w:rsid w:val="00D91668"/>
    <w:rsid w:val="00D93426"/>
    <w:rsid w:val="00D935CA"/>
    <w:rsid w:val="00D9739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2CFF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6BA3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B2FCE2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paragraph" w:styleId="Revisjon">
    <w:name w:val="Revision"/>
    <w:hidden/>
    <w:uiPriority w:val="99"/>
    <w:semiHidden/>
    <w:rsid w:val="0099565B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0CE07D62634A7498817BE0C678D929F" ma:contentTypeVersion="3" ma:contentTypeDescription="Create a new document." ma:contentTypeScope="" ma:versionID="c7d5771972cde1490d1030341a51e36f">
  <xsd:schema xmlns:xsd="http://www.w3.org/2001/XMLSchema" xmlns:xs="http://www.w3.org/2001/XMLSchema" xmlns:p="http://schemas.microsoft.com/office/2006/metadata/properties" xmlns:ns2="be7ed938-0fd4-44bd-b6c2-8356c752ddc0" targetNamespace="http://schemas.microsoft.com/office/2006/metadata/properties" ma:root="true" ma:fieldsID="2417fd2bcb93c23d1b84ccca6b7454d5" ns2:_="">
    <xsd:import namespace="be7ed938-0fd4-44bd-b6c2-8356c752dd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7ed938-0fd4-44bd-b6c2-8356c752ddc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1C30A47-7E83-4764-A613-FCAF1723FA3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7ed938-0fd4-44bd-b6c2-8356c752dd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23</TotalTime>
  <Pages>3</Pages>
  <Words>182</Words>
  <Characters>1385</Characters>
  <Application>Microsoft Office Word</Application>
  <DocSecurity>0</DocSecurity>
  <Lines>92</Lines>
  <Paragraphs>62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Varekjøp - Avtaledokument (signeringsside)</vt:lpstr>
    </vt:vector>
  </TitlesOfParts>
  <Company/>
  <LinksUpToDate>false</LinksUpToDate>
  <CharactersWithSpaces>1505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Varekjøp - Avtaledokument (signeringsside)</dc:title>
  <dc:creator>Helene Winther Dahl</dc:creator>
  <cp:lastModifiedBy>Lars Samuelsberg</cp:lastModifiedBy>
  <cp:revision>21</cp:revision>
  <dcterms:created xsi:type="dcterms:W3CDTF">2026-06-09T07:52:00Z</dcterms:created>
  <dcterms:modified xsi:type="dcterms:W3CDTF">2026-06-16T11:24:00Z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0x010100F0CE07D62634A7498817BE0C678D929F</vt:lpwstr>
  </property>
</Properties>
</file>